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866" w:rsidRDefault="006B6866" w:rsidP="006B68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DEGHER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6B6866" w:rsidRDefault="006B6866" w:rsidP="006B68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Ash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urst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:rsidR="006B6866" w:rsidRDefault="006B6866" w:rsidP="006B68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6866" w:rsidRDefault="006B6866" w:rsidP="006B68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6866" w:rsidRDefault="006B6866" w:rsidP="006B68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Jul.1419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St.Margaret’s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at</w:t>
      </w:r>
    </w:p>
    <w:p w:rsidR="006B6866" w:rsidRDefault="006B6866" w:rsidP="006B68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Cliffe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into lands of the late Reynold </w:t>
      </w:r>
      <w:proofErr w:type="spellStart"/>
      <w:r>
        <w:rPr>
          <w:rFonts w:ascii="Times New Roman" w:hAnsi="Times New Roman" w:cs="Times New Roman"/>
          <w:sz w:val="24"/>
          <w:szCs w:val="24"/>
        </w:rPr>
        <w:t>Curteys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6B6866" w:rsidRDefault="006B6866" w:rsidP="006B68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21-174)</w:t>
      </w:r>
    </w:p>
    <w:p w:rsidR="006B6866" w:rsidRDefault="006B6866" w:rsidP="006B68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6866" w:rsidRDefault="006B6866" w:rsidP="006B68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6B6866" w:rsidRDefault="006B6866" w:rsidP="006B68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January 2016</w:t>
      </w:r>
    </w:p>
    <w:sectPr w:rsidR="00DD5B8A" w:rsidRPr="006B68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866" w:rsidRDefault="006B6866" w:rsidP="00564E3C">
      <w:pPr>
        <w:spacing w:after="0" w:line="240" w:lineRule="auto"/>
      </w:pPr>
      <w:r>
        <w:separator/>
      </w:r>
    </w:p>
  </w:endnote>
  <w:endnote w:type="continuationSeparator" w:id="0">
    <w:p w:rsidR="006B6866" w:rsidRDefault="006B686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B6866">
      <w:rPr>
        <w:rFonts w:ascii="Times New Roman" w:hAnsi="Times New Roman" w:cs="Times New Roman"/>
        <w:noProof/>
        <w:sz w:val="24"/>
        <w:szCs w:val="24"/>
      </w:rPr>
      <w:t>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866" w:rsidRDefault="006B6866" w:rsidP="00564E3C">
      <w:pPr>
        <w:spacing w:after="0" w:line="240" w:lineRule="auto"/>
      </w:pPr>
      <w:r>
        <w:separator/>
      </w:r>
    </w:p>
  </w:footnote>
  <w:footnote w:type="continuationSeparator" w:id="0">
    <w:p w:rsidR="006B6866" w:rsidRDefault="006B686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866"/>
    <w:rsid w:val="00372DC6"/>
    <w:rsid w:val="00564E3C"/>
    <w:rsid w:val="0064591D"/>
    <w:rsid w:val="006B6866"/>
    <w:rsid w:val="00D410A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CAA42"/>
  <w15:chartTrackingRefBased/>
  <w15:docId w15:val="{6B1037F4-D40C-4025-B753-1DAA02538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2016-01-01T17:35:00Z</dcterms:created>
  <dcterms:modified xsi:type="dcterms:W3CDTF">2016-01-01T17:36:00Z</dcterms:modified>
</cp:coreProperties>
</file>